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042E93D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2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3"/>
        <w:gridCol w:w="2342"/>
        <w:gridCol w:w="2835"/>
      </w:tblGrid>
      <w:tr w:rsidR="004E197C" w:rsidRPr="00A33618" w14:paraId="07FCC147" w14:textId="337D8753" w:rsidTr="004E197C">
        <w:trPr>
          <w:trHeight w:val="617"/>
        </w:trPr>
        <w:tc>
          <w:tcPr>
            <w:tcW w:w="4003" w:type="dxa"/>
            <w:shd w:val="clear" w:color="auto" w:fill="auto"/>
          </w:tcPr>
          <w:p w14:paraId="1F083020" w14:textId="77777777" w:rsidR="004E197C" w:rsidRPr="00A33618" w:rsidRDefault="004E197C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42" w:type="dxa"/>
            <w:shd w:val="clear" w:color="auto" w:fill="auto"/>
          </w:tcPr>
          <w:p w14:paraId="182AEE6E" w14:textId="77777777" w:rsidR="004E197C" w:rsidRPr="00A33618" w:rsidRDefault="004E197C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835" w:type="dxa"/>
          </w:tcPr>
          <w:p w14:paraId="7493C4DF" w14:textId="4EBC0BD9" w:rsidR="004E197C" w:rsidRPr="00833614" w:rsidRDefault="004E197C">
            <w:pPr>
              <w:jc w:val="both"/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 KMT*</w:t>
            </w:r>
          </w:p>
        </w:tc>
      </w:tr>
      <w:tr w:rsidR="004E197C" w:rsidRPr="00A33618" w14:paraId="28B1BC3C" w14:textId="0683D0AF" w:rsidTr="004E197C">
        <w:trPr>
          <w:trHeight w:val="603"/>
        </w:trPr>
        <w:tc>
          <w:tcPr>
            <w:tcW w:w="4003" w:type="dxa"/>
            <w:shd w:val="clear" w:color="auto" w:fill="auto"/>
          </w:tcPr>
          <w:p w14:paraId="462D669A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342" w:type="dxa"/>
            <w:shd w:val="clear" w:color="auto" w:fill="auto"/>
          </w:tcPr>
          <w:p w14:paraId="56C60DEA" w14:textId="25E47050" w:rsidR="004E197C" w:rsidRPr="00251A4B" w:rsidRDefault="004E19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3B5EA936" w14:textId="31FA98F6" w:rsidR="004E197C" w:rsidRPr="00BB57C9" w:rsidRDefault="004E197C">
            <w:pPr>
              <w:rPr>
                <w:rFonts w:ascii="Calibri" w:hAnsi="Calibri"/>
                <w:szCs w:val="20"/>
              </w:rPr>
            </w:pPr>
            <w:bookmarkStart w:id="0" w:name="_GoBack"/>
            <w:bookmarkEnd w:id="0"/>
          </w:p>
        </w:tc>
      </w:tr>
      <w:tr w:rsidR="004E197C" w:rsidRPr="00A33618" w14:paraId="4D9567D4" w14:textId="5CE5339A" w:rsidTr="004E197C">
        <w:trPr>
          <w:trHeight w:val="617"/>
        </w:trPr>
        <w:tc>
          <w:tcPr>
            <w:tcW w:w="4003" w:type="dxa"/>
            <w:shd w:val="clear" w:color="auto" w:fill="auto"/>
          </w:tcPr>
          <w:p w14:paraId="34AF4BE9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342" w:type="dxa"/>
            <w:shd w:val="clear" w:color="auto" w:fill="auto"/>
          </w:tcPr>
          <w:p w14:paraId="440009ED" w14:textId="77777777" w:rsidR="004E197C" w:rsidRPr="00251A4B" w:rsidRDefault="004E19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835" w:type="dxa"/>
          </w:tcPr>
          <w:p w14:paraId="256F2E7A" w14:textId="75CADA00" w:rsidR="004E197C" w:rsidRPr="00BB57C9" w:rsidRDefault="004E197C">
            <w:pPr>
              <w:rPr>
                <w:rFonts w:ascii="Calibri" w:hAnsi="Calibri"/>
                <w:szCs w:val="20"/>
              </w:rPr>
            </w:pPr>
          </w:p>
        </w:tc>
      </w:tr>
      <w:tr w:rsidR="004E197C" w:rsidRPr="00A33618" w14:paraId="2E8E3BDC" w14:textId="00D6CB20" w:rsidTr="004E197C">
        <w:trPr>
          <w:trHeight w:val="688"/>
        </w:trPr>
        <w:tc>
          <w:tcPr>
            <w:tcW w:w="4003" w:type="dxa"/>
            <w:shd w:val="clear" w:color="auto" w:fill="auto"/>
          </w:tcPr>
          <w:p w14:paraId="2D4664AB" w14:textId="11017F4A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342" w:type="dxa"/>
            <w:shd w:val="clear" w:color="auto" w:fill="auto"/>
          </w:tcPr>
          <w:p w14:paraId="0090B8D6" w14:textId="441BE3E8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5F4AD317" w14:textId="021A1A87" w:rsidR="004E197C" w:rsidRPr="00BB57C9" w:rsidRDefault="004E197C" w:rsidP="00B0293A">
            <w:pPr>
              <w:rPr>
                <w:rFonts w:ascii="Calibri" w:hAnsi="Calibri"/>
                <w:szCs w:val="20"/>
              </w:rPr>
            </w:pPr>
          </w:p>
        </w:tc>
      </w:tr>
      <w:tr w:rsidR="004E197C" w:rsidRPr="00A33618" w14:paraId="3D3C37BA" w14:textId="3B03BA88" w:rsidTr="004E197C">
        <w:trPr>
          <w:trHeight w:val="617"/>
        </w:trPr>
        <w:tc>
          <w:tcPr>
            <w:tcW w:w="400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42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4E197C" w:rsidRPr="00251A4B" w:rsidRDefault="004E197C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5C1B854D" w14:textId="3E786F81" w:rsidR="004E197C" w:rsidRPr="00BB57C9" w:rsidRDefault="004E197C">
            <w:pPr>
              <w:rPr>
                <w:rFonts w:ascii="Calibri" w:hAnsi="Calibri"/>
                <w:szCs w:val="20"/>
              </w:rPr>
            </w:pPr>
          </w:p>
        </w:tc>
      </w:tr>
      <w:tr w:rsidR="004E197C" w:rsidRPr="00A33618" w14:paraId="1D91F0FB" w14:textId="41F5D260" w:rsidTr="004E197C">
        <w:trPr>
          <w:trHeight w:val="461"/>
        </w:trPr>
        <w:tc>
          <w:tcPr>
            <w:tcW w:w="4003" w:type="dxa"/>
            <w:shd w:val="clear" w:color="auto" w:fill="auto"/>
          </w:tcPr>
          <w:p w14:paraId="26733970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42" w:type="dxa"/>
            <w:shd w:val="clear" w:color="auto" w:fill="auto"/>
          </w:tcPr>
          <w:p w14:paraId="2D6F368F" w14:textId="40DCA3AB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7463093C" w14:textId="2D5A8620" w:rsidR="004E197C" w:rsidRDefault="004E197C" w:rsidP="00B0293A">
            <w:pPr>
              <w:rPr>
                <w:rFonts w:ascii="Calibri" w:hAnsi="Calibri"/>
                <w:szCs w:val="20"/>
              </w:rPr>
            </w:pPr>
          </w:p>
        </w:tc>
      </w:tr>
      <w:tr w:rsidR="004E197C" w:rsidRPr="00A33618" w14:paraId="5319267B" w14:textId="7514B439" w:rsidTr="004E197C">
        <w:trPr>
          <w:trHeight w:val="416"/>
        </w:trPr>
        <w:tc>
          <w:tcPr>
            <w:tcW w:w="4003" w:type="dxa"/>
            <w:shd w:val="clear" w:color="auto" w:fill="auto"/>
          </w:tcPr>
          <w:p w14:paraId="7C5FEA8D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42" w:type="dxa"/>
            <w:shd w:val="clear" w:color="auto" w:fill="auto"/>
          </w:tcPr>
          <w:p w14:paraId="06B62228" w14:textId="1D1C1A63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835" w:type="dxa"/>
          </w:tcPr>
          <w:p w14:paraId="691FEB9C" w14:textId="04D85770" w:rsidR="004E197C" w:rsidRDefault="004E197C" w:rsidP="00B0293A">
            <w:pPr>
              <w:rPr>
                <w:rFonts w:ascii="Calibri" w:hAnsi="Calibri"/>
                <w:szCs w:val="20"/>
              </w:rPr>
            </w:pPr>
          </w:p>
        </w:tc>
      </w:tr>
      <w:tr w:rsidR="004E197C" w:rsidRPr="00A33618" w14:paraId="603C6C3A" w14:textId="274DCAD6" w:rsidTr="004E197C">
        <w:trPr>
          <w:trHeight w:val="617"/>
        </w:trPr>
        <w:tc>
          <w:tcPr>
            <w:tcW w:w="4003" w:type="dxa"/>
            <w:shd w:val="clear" w:color="auto" w:fill="auto"/>
          </w:tcPr>
          <w:p w14:paraId="468A46DD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342" w:type="dxa"/>
            <w:shd w:val="clear" w:color="auto" w:fill="auto"/>
          </w:tcPr>
          <w:p w14:paraId="41CD7928" w14:textId="0B6EE773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835" w:type="dxa"/>
          </w:tcPr>
          <w:p w14:paraId="48E117D6" w14:textId="7A9F270B" w:rsidR="004E197C" w:rsidRDefault="004E197C" w:rsidP="00B0293A">
            <w:pPr>
              <w:rPr>
                <w:rFonts w:ascii="Calibri" w:hAnsi="Calibri"/>
                <w:szCs w:val="20"/>
              </w:rPr>
            </w:pPr>
          </w:p>
        </w:tc>
      </w:tr>
      <w:tr w:rsidR="004E197C" w:rsidRPr="00A33618" w14:paraId="405F2EC0" w14:textId="25A03DE6" w:rsidTr="004E197C">
        <w:trPr>
          <w:trHeight w:val="603"/>
        </w:trPr>
        <w:tc>
          <w:tcPr>
            <w:tcW w:w="4003" w:type="dxa"/>
            <w:shd w:val="clear" w:color="auto" w:fill="auto"/>
          </w:tcPr>
          <w:p w14:paraId="64B1558C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42" w:type="dxa"/>
            <w:shd w:val="clear" w:color="auto" w:fill="auto"/>
          </w:tcPr>
          <w:p w14:paraId="022BDB2B" w14:textId="1AB579C9" w:rsidR="004E197C" w:rsidRPr="00251A4B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835" w:type="dxa"/>
          </w:tcPr>
          <w:p w14:paraId="37095CE9" w14:textId="46A9DC83" w:rsidR="004E197C" w:rsidRDefault="004E197C" w:rsidP="00B0293A">
            <w:pPr>
              <w:rPr>
                <w:rFonts w:ascii="Calibri" w:hAnsi="Calibri"/>
                <w:szCs w:val="20"/>
              </w:rPr>
            </w:pPr>
          </w:p>
        </w:tc>
      </w:tr>
      <w:tr w:rsidR="004E197C" w:rsidRPr="00A33618" w14:paraId="169855ED" w14:textId="57CA38CD" w:rsidTr="004E197C">
        <w:trPr>
          <w:trHeight w:val="301"/>
        </w:trPr>
        <w:tc>
          <w:tcPr>
            <w:tcW w:w="4003" w:type="dxa"/>
            <w:shd w:val="clear" w:color="auto" w:fill="auto"/>
          </w:tcPr>
          <w:p w14:paraId="4995C7A1" w14:textId="77777777" w:rsidR="004E197C" w:rsidRPr="00B0293A" w:rsidRDefault="004E197C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42" w:type="dxa"/>
            <w:shd w:val="clear" w:color="auto" w:fill="auto"/>
          </w:tcPr>
          <w:p w14:paraId="12184960" w14:textId="77777777" w:rsidR="004E197C" w:rsidRPr="00A33618" w:rsidRDefault="004E197C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835" w:type="dxa"/>
          </w:tcPr>
          <w:p w14:paraId="55B45845" w14:textId="7D7D6FD1" w:rsidR="004E197C" w:rsidRDefault="004E197C" w:rsidP="00B0293A">
            <w:pPr>
              <w:rPr>
                <w:rFonts w:ascii="Calibri" w:hAnsi="Calibri"/>
                <w:szCs w:val="20"/>
              </w:rPr>
            </w:pP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3"/>
      <w:footerReference w:type="default" r:id="rId14"/>
      <w:headerReference w:type="first" r:id="rId15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434CA" w14:textId="77777777" w:rsidR="00831F09" w:rsidRDefault="00831F09">
      <w:r>
        <w:separator/>
      </w:r>
    </w:p>
  </w:endnote>
  <w:endnote w:type="continuationSeparator" w:id="0">
    <w:p w14:paraId="17D3C109" w14:textId="77777777" w:rsidR="00831F09" w:rsidRDefault="00831F09">
      <w:r>
        <w:continuationSeparator/>
      </w:r>
    </w:p>
  </w:endnote>
  <w:endnote w:type="continuationNotice" w:id="1">
    <w:p w14:paraId="0E443C24" w14:textId="77777777" w:rsidR="00831F09" w:rsidRDefault="00831F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EB4394" w:rsidRPr="00EB439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EB4394" w:rsidRPr="00EB439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B28030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B4394">
      <w:rPr>
        <w:noProof/>
      </w:rPr>
      <w:t>2026-08-25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DC510" w14:textId="77777777" w:rsidR="00831F09" w:rsidRDefault="00831F09">
      <w:r>
        <w:separator/>
      </w:r>
    </w:p>
  </w:footnote>
  <w:footnote w:type="continuationSeparator" w:id="0">
    <w:p w14:paraId="25283AC3" w14:textId="77777777" w:rsidR="00831F09" w:rsidRDefault="00831F09">
      <w:r>
        <w:continuationSeparator/>
      </w:r>
    </w:p>
  </w:footnote>
  <w:footnote w:type="continuationNotice" w:id="1">
    <w:p w14:paraId="5BD6AC27" w14:textId="77777777" w:rsidR="00831F09" w:rsidRDefault="00831F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F45C99" w14:textId="2C91002C" w:rsidR="00AE71CB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  <w:p w14:paraId="1B69072A" w14:textId="7B73BBFE" w:rsidR="00BB57C9" w:rsidRPr="00141577" w:rsidRDefault="006865EA" w:rsidP="006865EA">
    <w:pPr>
      <w:pStyle w:val="Header"/>
      <w:tabs>
        <w:tab w:val="clear" w:pos="4320"/>
        <w:tab w:val="clear" w:pos="8640"/>
        <w:tab w:val="center" w:pos="4820"/>
        <w:tab w:val="right" w:pos="9498"/>
      </w:tabs>
      <w:jc w:val="right"/>
      <w:rPr>
        <w:rFonts w:asciiTheme="minorHAnsi" w:hAnsiTheme="minorHAnsi" w:cs="Calibri"/>
        <w:sz w:val="20"/>
      </w:rPr>
    </w:pPr>
    <w:r>
      <w:rPr>
        <w:b/>
        <w:bCs/>
        <w:lang w:val="en-GB"/>
      </w:rPr>
      <w:t>RFQ-__-G___</w:t>
    </w:r>
    <w:r w:rsidRPr="00BB57C9">
      <w:rPr>
        <w:b/>
        <w:bCs/>
        <w:lang w:val="en-GB"/>
      </w:rPr>
      <w:t>-2</w:t>
    </w:r>
    <w:r>
      <w:rPr>
        <w:b/>
        <w:bCs/>
        <w:lang w:val="en-GB"/>
      </w:rPr>
      <w:t>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585B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0067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00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6562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0D83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0B7D"/>
    <w:rsid w:val="004D23FC"/>
    <w:rsid w:val="004D2C41"/>
    <w:rsid w:val="004D556B"/>
    <w:rsid w:val="004D63BE"/>
    <w:rsid w:val="004D6E74"/>
    <w:rsid w:val="004D751D"/>
    <w:rsid w:val="004E01DE"/>
    <w:rsid w:val="004E064E"/>
    <w:rsid w:val="004E197C"/>
    <w:rsid w:val="004E19D2"/>
    <w:rsid w:val="004E1A7E"/>
    <w:rsid w:val="004E2068"/>
    <w:rsid w:val="004E2E3D"/>
    <w:rsid w:val="004E30FE"/>
    <w:rsid w:val="004E36AD"/>
    <w:rsid w:val="004E4728"/>
    <w:rsid w:val="004E52A4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B82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63AD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5EA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6F0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60C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9C1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1F09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5B49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838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5DE2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E71CB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B7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7C9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4537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4FCC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394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5F5A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3E4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procurement.gov.ki/tender-lis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2564A4-5B21-4622-AE3A-57E048C98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26</TotalTime>
  <Pages>2</Pages>
  <Words>181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1215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subject/>
  <dc:creator>jason.lee@gggi.org;Jisu Min</dc:creator>
  <cp:keywords/>
  <dc:description/>
  <cp:lastModifiedBy>PDO</cp:lastModifiedBy>
  <cp:revision>6</cp:revision>
  <cp:lastPrinted>2013-10-18T08:32:00Z</cp:lastPrinted>
  <dcterms:created xsi:type="dcterms:W3CDTF">2025-01-16T01:54:00Z</dcterms:created>
  <dcterms:modified xsi:type="dcterms:W3CDTF">2026-08-25T03:59:00Z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